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DE2D1" w14:textId="77777777" w:rsidR="00ED5EC1" w:rsidRDefault="00ED5EC1" w:rsidP="00ED5E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SOMERY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4603302F" w14:textId="77777777" w:rsidR="00ED5EC1" w:rsidRDefault="00ED5EC1" w:rsidP="00ED5EC1">
      <w:pPr>
        <w:pStyle w:val="NoSpacing"/>
        <w:rPr>
          <w:rFonts w:cs="Times New Roman"/>
          <w:szCs w:val="24"/>
        </w:rPr>
      </w:pPr>
    </w:p>
    <w:p w14:paraId="035C6720" w14:textId="77777777" w:rsidR="00ED5EC1" w:rsidRDefault="00ED5EC1" w:rsidP="00ED5EC1">
      <w:pPr>
        <w:pStyle w:val="NoSpacing"/>
        <w:rPr>
          <w:rFonts w:cs="Times New Roman"/>
          <w:szCs w:val="24"/>
        </w:rPr>
      </w:pPr>
    </w:p>
    <w:p w14:paraId="0AECE742" w14:textId="77777777" w:rsidR="00ED5EC1" w:rsidRDefault="00ED5EC1" w:rsidP="00ED5E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7 Jul.1406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Worcester into</w:t>
      </w:r>
    </w:p>
    <w:p w14:paraId="3D707E08" w14:textId="77777777" w:rsidR="00ED5EC1" w:rsidRDefault="00ED5EC1" w:rsidP="00ED5E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lands of Sir Roger de Beauchamp.</w:t>
      </w:r>
    </w:p>
    <w:p w14:paraId="1F9FD572" w14:textId="77777777" w:rsidR="00ED5EC1" w:rsidRDefault="00ED5EC1" w:rsidP="00ED5E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F010F">
          <w:rPr>
            <w:rStyle w:val="Hyperlink"/>
            <w:rFonts w:cs="Times New Roman"/>
            <w:szCs w:val="24"/>
          </w:rPr>
          <w:t>https://inquisitionspostmortem.ac.uk/view/inquisition/19-074/81</w:t>
        </w:r>
      </w:hyperlink>
      <w:r>
        <w:rPr>
          <w:rFonts w:cs="Times New Roman"/>
          <w:szCs w:val="24"/>
        </w:rPr>
        <w:t xml:space="preserve"> )</w:t>
      </w:r>
    </w:p>
    <w:p w14:paraId="51CC3667" w14:textId="77777777" w:rsidR="00ED5EC1" w:rsidRDefault="00ED5EC1" w:rsidP="00ED5EC1">
      <w:pPr>
        <w:pStyle w:val="NoSpacing"/>
        <w:rPr>
          <w:rFonts w:cs="Times New Roman"/>
          <w:szCs w:val="24"/>
        </w:rPr>
      </w:pPr>
    </w:p>
    <w:p w14:paraId="224FEBE8" w14:textId="77777777" w:rsidR="00ED5EC1" w:rsidRDefault="00ED5EC1" w:rsidP="00ED5EC1">
      <w:pPr>
        <w:pStyle w:val="NoSpacing"/>
        <w:rPr>
          <w:rFonts w:cs="Times New Roman"/>
          <w:szCs w:val="24"/>
        </w:rPr>
      </w:pPr>
    </w:p>
    <w:p w14:paraId="6F19D8A1" w14:textId="77777777" w:rsidR="00ED5EC1" w:rsidRDefault="00ED5EC1" w:rsidP="00ED5E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December 2023</w:t>
      </w:r>
    </w:p>
    <w:p w14:paraId="121EF50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DBBBB" w14:textId="77777777" w:rsidR="00ED5EC1" w:rsidRDefault="00ED5EC1" w:rsidP="009139A6">
      <w:r>
        <w:separator/>
      </w:r>
    </w:p>
  </w:endnote>
  <w:endnote w:type="continuationSeparator" w:id="0">
    <w:p w14:paraId="03C7486E" w14:textId="77777777" w:rsidR="00ED5EC1" w:rsidRDefault="00ED5E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0073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3A3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0ECD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08339" w14:textId="77777777" w:rsidR="00ED5EC1" w:rsidRDefault="00ED5EC1" w:rsidP="009139A6">
      <w:r>
        <w:separator/>
      </w:r>
    </w:p>
  </w:footnote>
  <w:footnote w:type="continuationSeparator" w:id="0">
    <w:p w14:paraId="79BFEBF4" w14:textId="77777777" w:rsidR="00ED5EC1" w:rsidRDefault="00ED5E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ABD2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706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BE3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EC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D5EC1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8ACE9"/>
  <w15:chartTrackingRefBased/>
  <w15:docId w15:val="{FCEB81C5-89C5-4DA6-94D1-ED9AACDBD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D5E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74/8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2023-12-10T17:53:00Z</dcterms:created>
  <dcterms:modified xsi:type="dcterms:W3CDTF">2023-12-10T17:53:00Z</dcterms:modified>
</cp:coreProperties>
</file>